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602" w:rsidRDefault="00AA3602" w:rsidP="000672DF">
      <w:pPr>
        <w:tabs>
          <w:tab w:val="left" w:pos="90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inline distT="0" distB="0" distL="0" distR="0">
            <wp:extent cx="1620000" cy="1620000"/>
            <wp:effectExtent l="0" t="0" r="0" b="0"/>
            <wp:docPr id="2" name="Picture 1" descr="http://www.pacc.go.th/pacc_2015/uploads/images/greeting/Logo_PNG%207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cc.go.th/pacc_2015/uploads/images/greeting/Logo_PNG%2073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539" w:rsidRDefault="00D93539" w:rsidP="00AA3602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8C68F9" w:rsidRPr="00696CF2" w:rsidRDefault="00D93539" w:rsidP="00AA3602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รายงาน</w:t>
      </w:r>
      <w:r w:rsidR="00AA3602" w:rsidRPr="00696CF2">
        <w:rPr>
          <w:rFonts w:ascii="TH SarabunIT๙" w:hAnsi="TH SarabunIT๙" w:cs="TH SarabunIT๙" w:hint="cs"/>
          <w:b/>
          <w:bCs/>
          <w:sz w:val="80"/>
          <w:szCs w:val="80"/>
          <w:cs/>
        </w:rPr>
        <w:t>การศึกษา</w:t>
      </w:r>
      <w:r w:rsidR="005C008B" w:rsidRPr="00696CF2">
        <w:rPr>
          <w:rFonts w:ascii="TH SarabunIT๙" w:hAnsi="TH SarabunIT๙" w:cs="TH SarabunIT๙" w:hint="cs"/>
          <w:b/>
          <w:bCs/>
          <w:sz w:val="80"/>
          <w:szCs w:val="80"/>
          <w:cs/>
        </w:rPr>
        <w:t>รูปแบบการทุจริต</w:t>
      </w:r>
    </w:p>
    <w:p w:rsidR="000672DF" w:rsidRPr="004331E5" w:rsidRDefault="000672DF" w:rsidP="004331E5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492525" w:rsidRPr="00492525" w:rsidRDefault="00AA3602" w:rsidP="005360EB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52"/>
          <w:szCs w:val="52"/>
        </w:rPr>
      </w:pPr>
      <w:r w:rsidRPr="00492525">
        <w:rPr>
          <w:rFonts w:ascii="TH SarabunPSK" w:hAnsi="TH SarabunPSK" w:cs="TH SarabunPSK"/>
          <w:b/>
          <w:bCs/>
          <w:sz w:val="52"/>
          <w:szCs w:val="52"/>
          <w:cs/>
        </w:rPr>
        <w:t>เรื่อง</w:t>
      </w:r>
      <w:r w:rsidR="005360EB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492525" w:rsidRPr="00492525">
        <w:rPr>
          <w:rFonts w:ascii="TH SarabunPSK" w:hAnsi="TH SarabunPSK" w:cs="TH SarabunPSK"/>
          <w:b/>
          <w:bCs/>
          <w:sz w:val="52"/>
          <w:szCs w:val="52"/>
          <w:cs/>
        </w:rPr>
        <w:t>รูปแบบการทุจริต กรณีการปฏิบัติงานของเจ้าหน้าที่</w:t>
      </w:r>
      <w:r w:rsidR="005360EB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492525" w:rsidRPr="00492525">
        <w:rPr>
          <w:rFonts w:ascii="TH SarabunPSK" w:hAnsi="TH SarabunPSK" w:cs="TH SarabunPSK" w:hint="cs"/>
          <w:b/>
          <w:bCs/>
          <w:sz w:val="52"/>
          <w:szCs w:val="52"/>
          <w:cs/>
        </w:rPr>
        <w:t>ก</w:t>
      </w:r>
      <w:r w:rsidR="00492525" w:rsidRPr="00492525">
        <w:rPr>
          <w:rFonts w:ascii="TH SarabunPSK" w:hAnsi="TH SarabunPSK" w:cs="TH SarabunPSK"/>
          <w:b/>
          <w:bCs/>
          <w:sz w:val="52"/>
          <w:szCs w:val="52"/>
          <w:cs/>
        </w:rPr>
        <w:t>รุงเทพมหานคร ตามกฎหมายว่าด้วยการควบคุมอาคาร</w:t>
      </w:r>
      <w:r w:rsidR="005360EB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492525" w:rsidRPr="00492525">
        <w:rPr>
          <w:rFonts w:ascii="TH SarabunPSK" w:hAnsi="TH SarabunPSK" w:cs="TH SarabunPSK"/>
          <w:b/>
          <w:bCs/>
          <w:sz w:val="52"/>
          <w:szCs w:val="52"/>
          <w:cs/>
        </w:rPr>
        <w:t>ในเขตกรุงเทพมหานคร</w:t>
      </w:r>
    </w:p>
    <w:p w:rsidR="000672DF" w:rsidRPr="00752F14" w:rsidRDefault="000672DF" w:rsidP="00752F14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672DF" w:rsidRPr="00752F14" w:rsidRDefault="000672DF" w:rsidP="00752F14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696CF2" w:rsidRPr="00696CF2" w:rsidRDefault="00696CF2" w:rsidP="00803BD5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0672DF" w:rsidRPr="00042AC3" w:rsidRDefault="000672DF" w:rsidP="00AA3602">
      <w:pPr>
        <w:tabs>
          <w:tab w:val="left" w:pos="9000"/>
        </w:tabs>
        <w:spacing w:before="20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D93539" w:rsidRDefault="00D93539" w:rsidP="00D93539">
      <w:pPr>
        <w:tabs>
          <w:tab w:val="left" w:pos="9000"/>
        </w:tabs>
        <w:rPr>
          <w:rFonts w:ascii="TH SarabunIT๙" w:hAnsi="TH SarabunIT๙" w:cs="TH SarabunIT๙"/>
          <w:sz w:val="40"/>
          <w:szCs w:val="40"/>
        </w:rPr>
      </w:pPr>
    </w:p>
    <w:p w:rsidR="00D93539" w:rsidRDefault="00D93539" w:rsidP="00D93539">
      <w:pPr>
        <w:tabs>
          <w:tab w:val="left" w:pos="9000"/>
        </w:tabs>
        <w:rPr>
          <w:rFonts w:ascii="TH SarabunIT๙" w:hAnsi="TH SarabunIT๙" w:cs="TH SarabunIT๙"/>
          <w:sz w:val="40"/>
          <w:szCs w:val="40"/>
        </w:rPr>
      </w:pPr>
    </w:p>
    <w:p w:rsidR="00D93539" w:rsidRDefault="00D93539" w:rsidP="00D93539">
      <w:pPr>
        <w:tabs>
          <w:tab w:val="left" w:pos="9000"/>
        </w:tabs>
        <w:rPr>
          <w:rFonts w:ascii="TH SarabunIT๙" w:hAnsi="TH SarabunIT๙" w:cs="TH SarabunIT๙"/>
          <w:sz w:val="40"/>
          <w:szCs w:val="40"/>
        </w:rPr>
      </w:pPr>
    </w:p>
    <w:p w:rsidR="00D93539" w:rsidRDefault="00D93539" w:rsidP="00D93539">
      <w:pPr>
        <w:tabs>
          <w:tab w:val="left" w:pos="9000"/>
        </w:tabs>
        <w:rPr>
          <w:rFonts w:ascii="TH SarabunIT๙" w:hAnsi="TH SarabunIT๙" w:cs="TH SarabunIT๙"/>
          <w:sz w:val="40"/>
          <w:szCs w:val="40"/>
        </w:rPr>
      </w:pPr>
    </w:p>
    <w:p w:rsidR="00D93539" w:rsidRDefault="00D93539" w:rsidP="00D93539">
      <w:pPr>
        <w:tabs>
          <w:tab w:val="left" w:pos="9000"/>
        </w:tabs>
        <w:rPr>
          <w:rFonts w:ascii="TH SarabunIT๙" w:hAnsi="TH SarabunIT๙" w:cs="TH SarabunIT๙"/>
          <w:sz w:val="40"/>
          <w:szCs w:val="40"/>
        </w:rPr>
      </w:pPr>
      <w:bookmarkStart w:id="0" w:name="_GoBack"/>
      <w:bookmarkEnd w:id="0"/>
    </w:p>
    <w:p w:rsidR="000672DF" w:rsidRPr="005360EB" w:rsidRDefault="00492525" w:rsidP="005360EB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360EB">
        <w:rPr>
          <w:rFonts w:ascii="TH SarabunIT๙" w:hAnsi="TH SarabunIT๙" w:cs="TH SarabunIT๙" w:hint="cs"/>
          <w:b/>
          <w:bCs/>
          <w:sz w:val="40"/>
          <w:szCs w:val="40"/>
          <w:cs/>
        </w:rPr>
        <w:t>กองปราบปรามการทุจริตในภาครัฐ ๔</w:t>
      </w:r>
    </w:p>
    <w:p w:rsidR="000672DF" w:rsidRPr="005360EB" w:rsidRDefault="000672DF" w:rsidP="005360EB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360EB">
        <w:rPr>
          <w:rFonts w:ascii="TH SarabunIT๙" w:hAnsi="TH SarabunIT๙" w:cs="TH SarabunIT๙" w:hint="cs"/>
          <w:b/>
          <w:bCs/>
          <w:sz w:val="40"/>
          <w:szCs w:val="40"/>
          <w:cs/>
        </w:rPr>
        <w:t>สำนักงาน ป.ป.ท.</w:t>
      </w:r>
    </w:p>
    <w:p w:rsidR="000672DF" w:rsidRPr="005360EB" w:rsidRDefault="000672DF" w:rsidP="005360EB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5360EB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ประจำปีงบประมาณ พ.ศ. 2561</w:t>
      </w:r>
    </w:p>
    <w:sectPr w:rsidR="000672DF" w:rsidRPr="005360EB" w:rsidSect="005360EB">
      <w:headerReference w:type="even" r:id="rId10"/>
      <w:headerReference w:type="first" r:id="rId11"/>
      <w:pgSz w:w="11906" w:h="16838" w:code="9"/>
      <w:pgMar w:top="1701" w:right="1134" w:bottom="1134" w:left="1701" w:header="714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AB3" w:rsidRDefault="005A4AB3">
      <w:r>
        <w:separator/>
      </w:r>
    </w:p>
  </w:endnote>
  <w:endnote w:type="continuationSeparator" w:id="0">
    <w:p w:rsidR="005A4AB3" w:rsidRDefault="005A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AB3" w:rsidRDefault="005A4AB3">
      <w:r>
        <w:separator/>
      </w:r>
    </w:p>
  </w:footnote>
  <w:footnote w:type="continuationSeparator" w:id="0">
    <w:p w:rsidR="005A4AB3" w:rsidRDefault="005A4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F9F" w:rsidRDefault="00FE749C" w:rsidP="00D6626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DA0F9F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A0F9F" w:rsidRDefault="00DA0F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602" w:rsidRPr="00AA3602" w:rsidRDefault="00AA3602" w:rsidP="00AA3602">
    <w:pPr>
      <w:pStyle w:val="Header"/>
      <w:jc w:val="center"/>
      <w:rPr>
        <w:rFonts w:ascii="TH SarabunPSK" w:hAnsi="TH SarabunPSK" w:cs="TH SarabunPSK"/>
        <w:sz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4F50"/>
    <w:multiLevelType w:val="hybridMultilevel"/>
    <w:tmpl w:val="979CA024"/>
    <w:lvl w:ilvl="0" w:tplc="14A2DF3C">
      <w:start w:val="2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34B00B40"/>
    <w:multiLevelType w:val="multilevel"/>
    <w:tmpl w:val="960006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cs"/>
      </w:rPr>
    </w:lvl>
  </w:abstractNum>
  <w:abstractNum w:abstractNumId="2">
    <w:nsid w:val="36C316B0"/>
    <w:multiLevelType w:val="hybridMultilevel"/>
    <w:tmpl w:val="58040568"/>
    <w:lvl w:ilvl="0" w:tplc="6E1EFD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CF22D96"/>
    <w:multiLevelType w:val="hybridMultilevel"/>
    <w:tmpl w:val="3C3AD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D3DA8"/>
    <w:multiLevelType w:val="hybridMultilevel"/>
    <w:tmpl w:val="AB6E296A"/>
    <w:lvl w:ilvl="0" w:tplc="2D9C0204">
      <w:start w:val="1"/>
      <w:numFmt w:val="thaiNumbers"/>
      <w:lvlText w:val="%1."/>
      <w:lvlJc w:val="left"/>
      <w:pPr>
        <w:ind w:left="3083" w:hanging="16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59251D27"/>
    <w:multiLevelType w:val="hybridMultilevel"/>
    <w:tmpl w:val="2316775E"/>
    <w:lvl w:ilvl="0" w:tplc="C472BEF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1A6135"/>
    <w:multiLevelType w:val="multilevel"/>
    <w:tmpl w:val="7996FAEC"/>
    <w:lvl w:ilvl="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33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22BEB"/>
    <w:rsid w:val="000009B3"/>
    <w:rsid w:val="00000B74"/>
    <w:rsid w:val="00005436"/>
    <w:rsid w:val="00011AB3"/>
    <w:rsid w:val="000144B2"/>
    <w:rsid w:val="00021C2B"/>
    <w:rsid w:val="00023258"/>
    <w:rsid w:val="00030A1C"/>
    <w:rsid w:val="00033ECF"/>
    <w:rsid w:val="0003685D"/>
    <w:rsid w:val="00041424"/>
    <w:rsid w:val="00042AC3"/>
    <w:rsid w:val="0006583D"/>
    <w:rsid w:val="000672DF"/>
    <w:rsid w:val="0007271E"/>
    <w:rsid w:val="0007394F"/>
    <w:rsid w:val="0007475E"/>
    <w:rsid w:val="00082187"/>
    <w:rsid w:val="00090731"/>
    <w:rsid w:val="000A05B4"/>
    <w:rsid w:val="000A08CE"/>
    <w:rsid w:val="000A1448"/>
    <w:rsid w:val="000A3F78"/>
    <w:rsid w:val="000B0B43"/>
    <w:rsid w:val="000C0B06"/>
    <w:rsid w:val="000C77A8"/>
    <w:rsid w:val="000D3DBA"/>
    <w:rsid w:val="000D658D"/>
    <w:rsid w:val="000E0CD1"/>
    <w:rsid w:val="000E3C7E"/>
    <w:rsid w:val="000F2C38"/>
    <w:rsid w:val="000F66E5"/>
    <w:rsid w:val="00104CFB"/>
    <w:rsid w:val="00105BA5"/>
    <w:rsid w:val="00107DC9"/>
    <w:rsid w:val="001103D5"/>
    <w:rsid w:val="00112FBF"/>
    <w:rsid w:val="00113EB1"/>
    <w:rsid w:val="00115001"/>
    <w:rsid w:val="0011519E"/>
    <w:rsid w:val="0012658C"/>
    <w:rsid w:val="001270A5"/>
    <w:rsid w:val="001270D1"/>
    <w:rsid w:val="00127434"/>
    <w:rsid w:val="001500ED"/>
    <w:rsid w:val="00150E6F"/>
    <w:rsid w:val="00152FAF"/>
    <w:rsid w:val="0016132C"/>
    <w:rsid w:val="00163CB9"/>
    <w:rsid w:val="00165B23"/>
    <w:rsid w:val="00166C2D"/>
    <w:rsid w:val="00167F7B"/>
    <w:rsid w:val="001759FB"/>
    <w:rsid w:val="00180AEB"/>
    <w:rsid w:val="00184C1F"/>
    <w:rsid w:val="0018582A"/>
    <w:rsid w:val="001861FA"/>
    <w:rsid w:val="00193FB7"/>
    <w:rsid w:val="001954F8"/>
    <w:rsid w:val="001A68D1"/>
    <w:rsid w:val="001B0BED"/>
    <w:rsid w:val="001B61A2"/>
    <w:rsid w:val="001B6C17"/>
    <w:rsid w:val="001C127F"/>
    <w:rsid w:val="001C19A6"/>
    <w:rsid w:val="001C204E"/>
    <w:rsid w:val="001C65EB"/>
    <w:rsid w:val="001D6AD2"/>
    <w:rsid w:val="001E6F70"/>
    <w:rsid w:val="001F24BD"/>
    <w:rsid w:val="001F2CC6"/>
    <w:rsid w:val="001F5E85"/>
    <w:rsid w:val="00204017"/>
    <w:rsid w:val="002102D1"/>
    <w:rsid w:val="00210591"/>
    <w:rsid w:val="002178BB"/>
    <w:rsid w:val="00225C45"/>
    <w:rsid w:val="00234405"/>
    <w:rsid w:val="00236E5A"/>
    <w:rsid w:val="002424CA"/>
    <w:rsid w:val="00245F84"/>
    <w:rsid w:val="00252869"/>
    <w:rsid w:val="00252C62"/>
    <w:rsid w:val="002747A4"/>
    <w:rsid w:val="00283310"/>
    <w:rsid w:val="00295C51"/>
    <w:rsid w:val="00296AF2"/>
    <w:rsid w:val="002A762F"/>
    <w:rsid w:val="002B0B45"/>
    <w:rsid w:val="002B336A"/>
    <w:rsid w:val="002C5B1D"/>
    <w:rsid w:val="002C76DE"/>
    <w:rsid w:val="002D173B"/>
    <w:rsid w:val="002D19DA"/>
    <w:rsid w:val="002D42C3"/>
    <w:rsid w:val="002E1EB8"/>
    <w:rsid w:val="002E5614"/>
    <w:rsid w:val="002F0967"/>
    <w:rsid w:val="002F3E8D"/>
    <w:rsid w:val="002F4891"/>
    <w:rsid w:val="002F707C"/>
    <w:rsid w:val="00300052"/>
    <w:rsid w:val="0030549F"/>
    <w:rsid w:val="0030628E"/>
    <w:rsid w:val="003065F3"/>
    <w:rsid w:val="00306B12"/>
    <w:rsid w:val="00330CF3"/>
    <w:rsid w:val="00346868"/>
    <w:rsid w:val="00353C62"/>
    <w:rsid w:val="00375D05"/>
    <w:rsid w:val="00385AF3"/>
    <w:rsid w:val="00387B20"/>
    <w:rsid w:val="0039573E"/>
    <w:rsid w:val="003A1E62"/>
    <w:rsid w:val="003B0B81"/>
    <w:rsid w:val="003B181F"/>
    <w:rsid w:val="003B4C1C"/>
    <w:rsid w:val="003C19B5"/>
    <w:rsid w:val="003C4302"/>
    <w:rsid w:val="003C483E"/>
    <w:rsid w:val="003C62C6"/>
    <w:rsid w:val="003E41C9"/>
    <w:rsid w:val="00401B79"/>
    <w:rsid w:val="0040788A"/>
    <w:rsid w:val="00432305"/>
    <w:rsid w:val="00432E8E"/>
    <w:rsid w:val="004331E5"/>
    <w:rsid w:val="00443B83"/>
    <w:rsid w:val="00443D57"/>
    <w:rsid w:val="00444FDF"/>
    <w:rsid w:val="00446427"/>
    <w:rsid w:val="004470AA"/>
    <w:rsid w:val="00452A46"/>
    <w:rsid w:val="00457DAD"/>
    <w:rsid w:val="00461D74"/>
    <w:rsid w:val="00462EAD"/>
    <w:rsid w:val="00464EC9"/>
    <w:rsid w:val="00465E12"/>
    <w:rsid w:val="00467480"/>
    <w:rsid w:val="00467DE8"/>
    <w:rsid w:val="00471383"/>
    <w:rsid w:val="004813ED"/>
    <w:rsid w:val="0048686A"/>
    <w:rsid w:val="00487307"/>
    <w:rsid w:val="004877AD"/>
    <w:rsid w:val="00492525"/>
    <w:rsid w:val="00495F27"/>
    <w:rsid w:val="004A572D"/>
    <w:rsid w:val="004A6275"/>
    <w:rsid w:val="004A6CF5"/>
    <w:rsid w:val="004B3537"/>
    <w:rsid w:val="004B4D7E"/>
    <w:rsid w:val="004B5901"/>
    <w:rsid w:val="004C3F1C"/>
    <w:rsid w:val="004C50CE"/>
    <w:rsid w:val="004C53C8"/>
    <w:rsid w:val="004D386A"/>
    <w:rsid w:val="004D5DC6"/>
    <w:rsid w:val="00500BB0"/>
    <w:rsid w:val="00507DB1"/>
    <w:rsid w:val="0052121E"/>
    <w:rsid w:val="00522272"/>
    <w:rsid w:val="00527087"/>
    <w:rsid w:val="00534DE9"/>
    <w:rsid w:val="005360EB"/>
    <w:rsid w:val="00545218"/>
    <w:rsid w:val="00566A0D"/>
    <w:rsid w:val="00567D28"/>
    <w:rsid w:val="00587417"/>
    <w:rsid w:val="0059612B"/>
    <w:rsid w:val="005962C6"/>
    <w:rsid w:val="005A044A"/>
    <w:rsid w:val="005A4AB3"/>
    <w:rsid w:val="005A7A8B"/>
    <w:rsid w:val="005B2ED3"/>
    <w:rsid w:val="005B3EF8"/>
    <w:rsid w:val="005C008B"/>
    <w:rsid w:val="005C3E7E"/>
    <w:rsid w:val="005C697B"/>
    <w:rsid w:val="005D0A70"/>
    <w:rsid w:val="005D6FA9"/>
    <w:rsid w:val="005E0D14"/>
    <w:rsid w:val="005F0A13"/>
    <w:rsid w:val="005F4EE0"/>
    <w:rsid w:val="00601F37"/>
    <w:rsid w:val="006155FB"/>
    <w:rsid w:val="00615968"/>
    <w:rsid w:val="00621FBA"/>
    <w:rsid w:val="0062258D"/>
    <w:rsid w:val="00640805"/>
    <w:rsid w:val="00651C71"/>
    <w:rsid w:val="00660E77"/>
    <w:rsid w:val="006637BB"/>
    <w:rsid w:val="00664777"/>
    <w:rsid w:val="00664932"/>
    <w:rsid w:val="006707EA"/>
    <w:rsid w:val="00677361"/>
    <w:rsid w:val="00685023"/>
    <w:rsid w:val="00690343"/>
    <w:rsid w:val="00694074"/>
    <w:rsid w:val="00696CF2"/>
    <w:rsid w:val="006A073D"/>
    <w:rsid w:val="006A27DF"/>
    <w:rsid w:val="006A4118"/>
    <w:rsid w:val="006A5236"/>
    <w:rsid w:val="006A62F9"/>
    <w:rsid w:val="006B17F4"/>
    <w:rsid w:val="006B319C"/>
    <w:rsid w:val="006B398D"/>
    <w:rsid w:val="006B54DF"/>
    <w:rsid w:val="006D16F7"/>
    <w:rsid w:val="006D1EBF"/>
    <w:rsid w:val="006F3FFC"/>
    <w:rsid w:val="007123A6"/>
    <w:rsid w:val="00732999"/>
    <w:rsid w:val="007361ED"/>
    <w:rsid w:val="00740FB8"/>
    <w:rsid w:val="00750AD3"/>
    <w:rsid w:val="00751E69"/>
    <w:rsid w:val="00752F14"/>
    <w:rsid w:val="00765978"/>
    <w:rsid w:val="00773301"/>
    <w:rsid w:val="00781E03"/>
    <w:rsid w:val="007821F7"/>
    <w:rsid w:val="007853DB"/>
    <w:rsid w:val="007927BD"/>
    <w:rsid w:val="007941B5"/>
    <w:rsid w:val="007942A0"/>
    <w:rsid w:val="007945C3"/>
    <w:rsid w:val="00795782"/>
    <w:rsid w:val="00795D00"/>
    <w:rsid w:val="007A045D"/>
    <w:rsid w:val="007C16E7"/>
    <w:rsid w:val="007C2688"/>
    <w:rsid w:val="007D6694"/>
    <w:rsid w:val="007D79BB"/>
    <w:rsid w:val="007E1612"/>
    <w:rsid w:val="007E6E95"/>
    <w:rsid w:val="007F0699"/>
    <w:rsid w:val="007F7789"/>
    <w:rsid w:val="00800102"/>
    <w:rsid w:val="00800E6F"/>
    <w:rsid w:val="008038C8"/>
    <w:rsid w:val="00803BD5"/>
    <w:rsid w:val="00814451"/>
    <w:rsid w:val="008150BA"/>
    <w:rsid w:val="008239F3"/>
    <w:rsid w:val="00827E6E"/>
    <w:rsid w:val="00830C11"/>
    <w:rsid w:val="00832481"/>
    <w:rsid w:val="00837C0A"/>
    <w:rsid w:val="00840E8D"/>
    <w:rsid w:val="008535D9"/>
    <w:rsid w:val="00863EB8"/>
    <w:rsid w:val="0086677E"/>
    <w:rsid w:val="0086794E"/>
    <w:rsid w:val="008720A2"/>
    <w:rsid w:val="0087385D"/>
    <w:rsid w:val="00873B7F"/>
    <w:rsid w:val="00883EDB"/>
    <w:rsid w:val="00893512"/>
    <w:rsid w:val="008952CC"/>
    <w:rsid w:val="008A1707"/>
    <w:rsid w:val="008B32C7"/>
    <w:rsid w:val="008B4F5A"/>
    <w:rsid w:val="008B51D8"/>
    <w:rsid w:val="008B5E36"/>
    <w:rsid w:val="008B5F95"/>
    <w:rsid w:val="008C2C82"/>
    <w:rsid w:val="008C57BD"/>
    <w:rsid w:val="008C68F9"/>
    <w:rsid w:val="008D2BA3"/>
    <w:rsid w:val="008E4CB5"/>
    <w:rsid w:val="008F0E4A"/>
    <w:rsid w:val="00901733"/>
    <w:rsid w:val="00904C2B"/>
    <w:rsid w:val="009058D1"/>
    <w:rsid w:val="009107E1"/>
    <w:rsid w:val="00916E64"/>
    <w:rsid w:val="00921E9F"/>
    <w:rsid w:val="0092221F"/>
    <w:rsid w:val="00922BEB"/>
    <w:rsid w:val="00923102"/>
    <w:rsid w:val="00924851"/>
    <w:rsid w:val="00926A94"/>
    <w:rsid w:val="009351DA"/>
    <w:rsid w:val="00946E2C"/>
    <w:rsid w:val="009471F9"/>
    <w:rsid w:val="00950090"/>
    <w:rsid w:val="00951D06"/>
    <w:rsid w:val="00952BCA"/>
    <w:rsid w:val="00957863"/>
    <w:rsid w:val="00962F47"/>
    <w:rsid w:val="00971820"/>
    <w:rsid w:val="0097305B"/>
    <w:rsid w:val="00975A67"/>
    <w:rsid w:val="00990D85"/>
    <w:rsid w:val="0099188E"/>
    <w:rsid w:val="009943D5"/>
    <w:rsid w:val="00996DEC"/>
    <w:rsid w:val="00997A42"/>
    <w:rsid w:val="00997D24"/>
    <w:rsid w:val="009A66DB"/>
    <w:rsid w:val="009A70A4"/>
    <w:rsid w:val="009C0938"/>
    <w:rsid w:val="009C704A"/>
    <w:rsid w:val="009C74E1"/>
    <w:rsid w:val="009D176B"/>
    <w:rsid w:val="009D209D"/>
    <w:rsid w:val="009D5160"/>
    <w:rsid w:val="009D74D7"/>
    <w:rsid w:val="009E369D"/>
    <w:rsid w:val="009E3706"/>
    <w:rsid w:val="009F6C3E"/>
    <w:rsid w:val="009F7234"/>
    <w:rsid w:val="00A014EF"/>
    <w:rsid w:val="00A10AE4"/>
    <w:rsid w:val="00A204EA"/>
    <w:rsid w:val="00A26AB4"/>
    <w:rsid w:val="00A40D7C"/>
    <w:rsid w:val="00A424D7"/>
    <w:rsid w:val="00A42EDF"/>
    <w:rsid w:val="00A47C1E"/>
    <w:rsid w:val="00A54449"/>
    <w:rsid w:val="00A60D81"/>
    <w:rsid w:val="00A64DF4"/>
    <w:rsid w:val="00A71168"/>
    <w:rsid w:val="00A93D48"/>
    <w:rsid w:val="00A97E58"/>
    <w:rsid w:val="00AA0D90"/>
    <w:rsid w:val="00AA3602"/>
    <w:rsid w:val="00AA6597"/>
    <w:rsid w:val="00AA678A"/>
    <w:rsid w:val="00AB06B3"/>
    <w:rsid w:val="00AB0F79"/>
    <w:rsid w:val="00AB3BC8"/>
    <w:rsid w:val="00AB4920"/>
    <w:rsid w:val="00AB7CF9"/>
    <w:rsid w:val="00AC493A"/>
    <w:rsid w:val="00AC541B"/>
    <w:rsid w:val="00AC5862"/>
    <w:rsid w:val="00AC72BB"/>
    <w:rsid w:val="00AC7D3C"/>
    <w:rsid w:val="00AD0725"/>
    <w:rsid w:val="00AD354B"/>
    <w:rsid w:val="00AD39EE"/>
    <w:rsid w:val="00AD5E58"/>
    <w:rsid w:val="00AE3434"/>
    <w:rsid w:val="00AE4267"/>
    <w:rsid w:val="00AE6B41"/>
    <w:rsid w:val="00AF0892"/>
    <w:rsid w:val="00AF2D58"/>
    <w:rsid w:val="00B034EF"/>
    <w:rsid w:val="00B150A9"/>
    <w:rsid w:val="00B1573A"/>
    <w:rsid w:val="00B33229"/>
    <w:rsid w:val="00B368F8"/>
    <w:rsid w:val="00B36F9E"/>
    <w:rsid w:val="00B421B3"/>
    <w:rsid w:val="00B53E5B"/>
    <w:rsid w:val="00B554A2"/>
    <w:rsid w:val="00B60FC5"/>
    <w:rsid w:val="00B62DBE"/>
    <w:rsid w:val="00B63681"/>
    <w:rsid w:val="00B6407D"/>
    <w:rsid w:val="00B67891"/>
    <w:rsid w:val="00B67CD8"/>
    <w:rsid w:val="00B703EB"/>
    <w:rsid w:val="00B7174F"/>
    <w:rsid w:val="00B73AA4"/>
    <w:rsid w:val="00B73C63"/>
    <w:rsid w:val="00B74ACC"/>
    <w:rsid w:val="00B763E0"/>
    <w:rsid w:val="00B80B01"/>
    <w:rsid w:val="00B84631"/>
    <w:rsid w:val="00B8566C"/>
    <w:rsid w:val="00B94C86"/>
    <w:rsid w:val="00BA1990"/>
    <w:rsid w:val="00BB0AF6"/>
    <w:rsid w:val="00BC0E81"/>
    <w:rsid w:val="00BC57B7"/>
    <w:rsid w:val="00BC6A3A"/>
    <w:rsid w:val="00BC7BC6"/>
    <w:rsid w:val="00BD368F"/>
    <w:rsid w:val="00BF6E0F"/>
    <w:rsid w:val="00C0149E"/>
    <w:rsid w:val="00C10CD5"/>
    <w:rsid w:val="00C118B6"/>
    <w:rsid w:val="00C13F57"/>
    <w:rsid w:val="00C2636F"/>
    <w:rsid w:val="00C62B49"/>
    <w:rsid w:val="00C72782"/>
    <w:rsid w:val="00C7309F"/>
    <w:rsid w:val="00C85439"/>
    <w:rsid w:val="00C87273"/>
    <w:rsid w:val="00C87E7C"/>
    <w:rsid w:val="00C90A1C"/>
    <w:rsid w:val="00C94909"/>
    <w:rsid w:val="00CA64D1"/>
    <w:rsid w:val="00CA7C23"/>
    <w:rsid w:val="00CB19B2"/>
    <w:rsid w:val="00CC04B6"/>
    <w:rsid w:val="00CC37F5"/>
    <w:rsid w:val="00CD0D6D"/>
    <w:rsid w:val="00CE1112"/>
    <w:rsid w:val="00CE12AF"/>
    <w:rsid w:val="00CE482E"/>
    <w:rsid w:val="00D03C55"/>
    <w:rsid w:val="00D10916"/>
    <w:rsid w:val="00D117FD"/>
    <w:rsid w:val="00D1223E"/>
    <w:rsid w:val="00D141AA"/>
    <w:rsid w:val="00D22C2A"/>
    <w:rsid w:val="00D22F97"/>
    <w:rsid w:val="00D255D4"/>
    <w:rsid w:val="00D35165"/>
    <w:rsid w:val="00D40B84"/>
    <w:rsid w:val="00D43292"/>
    <w:rsid w:val="00D518B7"/>
    <w:rsid w:val="00D55E57"/>
    <w:rsid w:val="00D60041"/>
    <w:rsid w:val="00D6347A"/>
    <w:rsid w:val="00D6626B"/>
    <w:rsid w:val="00D67DAE"/>
    <w:rsid w:val="00D91961"/>
    <w:rsid w:val="00D93539"/>
    <w:rsid w:val="00D94366"/>
    <w:rsid w:val="00DA0F9F"/>
    <w:rsid w:val="00DA2F14"/>
    <w:rsid w:val="00DA7564"/>
    <w:rsid w:val="00DB741A"/>
    <w:rsid w:val="00DC497F"/>
    <w:rsid w:val="00DC7DD9"/>
    <w:rsid w:val="00DD29FC"/>
    <w:rsid w:val="00DD5FF1"/>
    <w:rsid w:val="00DD6C3E"/>
    <w:rsid w:val="00DE7A7A"/>
    <w:rsid w:val="00E004F2"/>
    <w:rsid w:val="00E010C0"/>
    <w:rsid w:val="00E07035"/>
    <w:rsid w:val="00E100F4"/>
    <w:rsid w:val="00E451B9"/>
    <w:rsid w:val="00E537F1"/>
    <w:rsid w:val="00E54E42"/>
    <w:rsid w:val="00E67B02"/>
    <w:rsid w:val="00E828B4"/>
    <w:rsid w:val="00E90A97"/>
    <w:rsid w:val="00E93F70"/>
    <w:rsid w:val="00E97F6B"/>
    <w:rsid w:val="00EB3006"/>
    <w:rsid w:val="00EE0C32"/>
    <w:rsid w:val="00EF1EFA"/>
    <w:rsid w:val="00EF2E51"/>
    <w:rsid w:val="00EF3EEC"/>
    <w:rsid w:val="00F116A9"/>
    <w:rsid w:val="00F11C3E"/>
    <w:rsid w:val="00F11D91"/>
    <w:rsid w:val="00F15012"/>
    <w:rsid w:val="00F1539B"/>
    <w:rsid w:val="00F208EB"/>
    <w:rsid w:val="00F23720"/>
    <w:rsid w:val="00F2445B"/>
    <w:rsid w:val="00F33A11"/>
    <w:rsid w:val="00F42398"/>
    <w:rsid w:val="00F44C39"/>
    <w:rsid w:val="00F53710"/>
    <w:rsid w:val="00F57925"/>
    <w:rsid w:val="00F67E59"/>
    <w:rsid w:val="00F7163F"/>
    <w:rsid w:val="00F732BE"/>
    <w:rsid w:val="00F804AF"/>
    <w:rsid w:val="00F836C9"/>
    <w:rsid w:val="00F839CD"/>
    <w:rsid w:val="00F84C2F"/>
    <w:rsid w:val="00F90CF0"/>
    <w:rsid w:val="00FA2104"/>
    <w:rsid w:val="00FA4989"/>
    <w:rsid w:val="00FA67F1"/>
    <w:rsid w:val="00FB332F"/>
    <w:rsid w:val="00FB3EF2"/>
    <w:rsid w:val="00FC6121"/>
    <w:rsid w:val="00FD3A04"/>
    <w:rsid w:val="00FD3A97"/>
    <w:rsid w:val="00FD6013"/>
    <w:rsid w:val="00FD7129"/>
    <w:rsid w:val="00FE3B67"/>
    <w:rsid w:val="00FE749C"/>
    <w:rsid w:val="00FF0131"/>
    <w:rsid w:val="00FF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82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rsid w:val="00F57925"/>
    <w:rPr>
      <w:color w:val="800080"/>
      <w:u w:val="single"/>
    </w:rPr>
  </w:style>
  <w:style w:type="character" w:styleId="Hyperlink">
    <w:name w:val="Hyperlink"/>
    <w:basedOn w:val="DefaultParagraphFont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link w:val="HeaderChar"/>
    <w:uiPriority w:val="99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rsid w:val="00D6626B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rsid w:val="004B5901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B5901"/>
    <w:rPr>
      <w:rFonts w:ascii="EucrosiaUPC" w:eastAsia="Cordia New" w:hAnsi="EucrosiaUPC" w:cs="EucrosiaUPC"/>
      <w:sz w:val="32"/>
      <w:szCs w:val="32"/>
    </w:rPr>
  </w:style>
  <w:style w:type="paragraph" w:styleId="BodyText2">
    <w:name w:val="Body Text 2"/>
    <w:basedOn w:val="Normal"/>
    <w:link w:val="BodyText2Char"/>
    <w:rsid w:val="000C77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77A8"/>
    <w:rPr>
      <w:sz w:val="24"/>
      <w:szCs w:val="28"/>
    </w:rPr>
  </w:style>
  <w:style w:type="paragraph" w:styleId="BodyTextIndent2">
    <w:name w:val="Body Text Indent 2"/>
    <w:basedOn w:val="Normal"/>
    <w:link w:val="BodyTextIndent2Char"/>
    <w:rsid w:val="000C77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C77A8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0C77A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3062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28E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E369D"/>
    <w:rPr>
      <w:sz w:val="24"/>
      <w:szCs w:val="28"/>
    </w:rPr>
  </w:style>
  <w:style w:type="paragraph" w:styleId="BalloonText">
    <w:name w:val="Balloon Text"/>
    <w:basedOn w:val="Normal"/>
    <w:link w:val="BalloonTextChar"/>
    <w:rsid w:val="00E97F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97F6B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Rabbit-noi\&#3626;&#3635;&#3609;&#3633;&#3585;&#3591;&#3634;&#3609;&#3648;&#3621;&#3586;&#3634;&#3608;&#3636;&#3585;&#3634;&#3619;\&#3648;&#3621;&#3586;&#3634;&#3608;&#3636;&#3585;&#3634;&#3619;&#3588;&#3603;&#3632;&#3585;&#3619;&#3619;&#3617;&#3585;&#3634;&#3619;%20&#3611;.&#3611;.&#3607;\&#3585;&#3634;&#3619;&#3619;&#3623;&#3610;&#3619;&#3623;&#3617;&#3588;&#3635;&#3626;&#3633;&#3656;&#3591;&#3617;&#3629;&#3610;&#3629;&#3635;&#3609;&#3634;&#3592;&#3585;&#3634;&#3619;&#3611;&#3599;&#3636;&#3610;&#3633;&#3605;&#3636;&#3619;&#3634;&#3594;&#3585;&#3634;&#3619;&#3651;&#3609;&#3648;&#3586;&#3605;&#3614;&#3639;&#3657;&#3609;&#3607;&#3637;&#3656;&#3592;&#3633;&#3591;&#3627;&#3623;&#3633;&#3604;&#3651;&#3627;&#3657;&#3649;&#3585;&#3656;&#3612;&#3641;&#3657;&#3623;&#3656;&#3634;&#3619;&#3634;&#3594;&#3585;&#3634;&#3619;&#3592;&#3633;&#3591;&#3627;&#3623;&#3633;&#3604;\&#3610;&#3633;&#3609;&#3607;&#3638;&#3585;&#3648;&#3626;&#3609;&#3629;&#3648;&#3621;&#3586;&#3634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95501-E25B-4536-8508-F6F1532E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บันทึกเสนอเลขา.dot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PACC</dc:creator>
  <cp:lastModifiedBy>Windows User</cp:lastModifiedBy>
  <cp:revision>3</cp:revision>
  <cp:lastPrinted>2018-08-21T15:06:00Z</cp:lastPrinted>
  <dcterms:created xsi:type="dcterms:W3CDTF">2018-08-21T03:16:00Z</dcterms:created>
  <dcterms:modified xsi:type="dcterms:W3CDTF">2018-08-21T15:06:00Z</dcterms:modified>
</cp:coreProperties>
</file>